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984" w:rsidRDefault="00840984">
      <w:pPr>
        <w:rPr>
          <w:sz w:val="2"/>
          <w:szCs w:val="2"/>
        </w:rPr>
      </w:pPr>
      <w:r w:rsidRPr="0097555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pt;height:719.25pt">
            <v:imagedata r:id="rId4" o:title=""/>
          </v:shape>
        </w:pict>
      </w:r>
      <w:r>
        <w:br w:type="page"/>
      </w:r>
    </w:p>
    <w:p w:rsidR="00840984" w:rsidRPr="00975555" w:rsidRDefault="00840984">
      <w:pPr>
        <w:rPr>
          <w:sz w:val="2"/>
          <w:szCs w:val="2"/>
          <w:lang w:val="ru-RU"/>
        </w:rPr>
      </w:pPr>
      <w:bookmarkStart w:id="0" w:name="_GoBack"/>
      <w:r w:rsidRPr="00364BB9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bookmarkEnd w:id="0"/>
      <w:r w:rsidRPr="00975555">
        <w:rPr>
          <w:lang w:val="ru-RU"/>
        </w:rPr>
        <w:br w:type="page"/>
      </w:r>
    </w:p>
    <w:p w:rsidR="00840984" w:rsidRDefault="00840984">
      <w:pPr>
        <w:rPr>
          <w:sz w:val="2"/>
          <w:szCs w:val="2"/>
        </w:rPr>
      </w:pPr>
      <w:r w:rsidRPr="00975555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3"/>
        <w:gridCol w:w="489"/>
        <w:gridCol w:w="1473"/>
        <w:gridCol w:w="1741"/>
        <w:gridCol w:w="4807"/>
        <w:gridCol w:w="967"/>
      </w:tblGrid>
      <w:tr w:rsidR="00840984" w:rsidRPr="003A01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40984" w:rsidRPr="003A011A" w:rsidRDefault="0084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сформировать уобучающихся систему знаний и ценностных ориентаций о непрерывном образовании для устойчивого развития как приоритетного направления модернизации образования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отечественного опыта в становлении непрерывного экологического образования для устойчивого развития;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и теорию непрерывногоэкологического образования для устойчивого развития;</w:t>
            </w:r>
          </w:p>
        </w:tc>
      </w:tr>
      <w:tr w:rsidR="00840984" w:rsidRPr="003A01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культуры устойчивого развития.</w:t>
            </w:r>
          </w:p>
        </w:tc>
      </w:tr>
      <w:tr w:rsidR="00840984" w:rsidRPr="003A011A">
        <w:trPr>
          <w:trHeight w:hRule="exact" w:val="277"/>
        </w:trPr>
        <w:tc>
          <w:tcPr>
            <w:tcW w:w="766" w:type="dxa"/>
          </w:tcPr>
          <w:p w:rsidR="00840984" w:rsidRPr="003A011A" w:rsidRDefault="00840984"/>
        </w:tc>
        <w:tc>
          <w:tcPr>
            <w:tcW w:w="511" w:type="dxa"/>
          </w:tcPr>
          <w:p w:rsidR="00840984" w:rsidRPr="003A011A" w:rsidRDefault="00840984"/>
        </w:tc>
        <w:tc>
          <w:tcPr>
            <w:tcW w:w="1560" w:type="dxa"/>
          </w:tcPr>
          <w:p w:rsidR="00840984" w:rsidRPr="003A011A" w:rsidRDefault="00840984"/>
        </w:tc>
        <w:tc>
          <w:tcPr>
            <w:tcW w:w="1844" w:type="dxa"/>
          </w:tcPr>
          <w:p w:rsidR="00840984" w:rsidRPr="003A011A" w:rsidRDefault="00840984"/>
        </w:tc>
        <w:tc>
          <w:tcPr>
            <w:tcW w:w="5104" w:type="dxa"/>
          </w:tcPr>
          <w:p w:rsidR="00840984" w:rsidRPr="003A011A" w:rsidRDefault="00840984"/>
        </w:tc>
        <w:tc>
          <w:tcPr>
            <w:tcW w:w="993" w:type="dxa"/>
          </w:tcPr>
          <w:p w:rsidR="00840984" w:rsidRPr="003A011A" w:rsidRDefault="00840984"/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40984" w:rsidRPr="003A011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840984" w:rsidRPr="009755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экспертиза объектов природопользования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основы управления природопользованием</w:t>
            </w:r>
          </w:p>
        </w:tc>
      </w:tr>
      <w:tr w:rsidR="00840984" w:rsidRPr="003A01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(педагогический)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 учителя</w:t>
            </w:r>
          </w:p>
        </w:tc>
      </w:tr>
      <w:tr w:rsidR="00840984" w:rsidRPr="003A01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840984" w:rsidRPr="003A011A">
        <w:trPr>
          <w:trHeight w:hRule="exact" w:val="277"/>
        </w:trPr>
        <w:tc>
          <w:tcPr>
            <w:tcW w:w="766" w:type="dxa"/>
          </w:tcPr>
          <w:p w:rsidR="00840984" w:rsidRPr="003A011A" w:rsidRDefault="00840984"/>
        </w:tc>
        <w:tc>
          <w:tcPr>
            <w:tcW w:w="511" w:type="dxa"/>
          </w:tcPr>
          <w:p w:rsidR="00840984" w:rsidRPr="003A011A" w:rsidRDefault="00840984"/>
        </w:tc>
        <w:tc>
          <w:tcPr>
            <w:tcW w:w="1560" w:type="dxa"/>
          </w:tcPr>
          <w:p w:rsidR="00840984" w:rsidRPr="003A011A" w:rsidRDefault="00840984"/>
        </w:tc>
        <w:tc>
          <w:tcPr>
            <w:tcW w:w="1844" w:type="dxa"/>
          </w:tcPr>
          <w:p w:rsidR="00840984" w:rsidRPr="003A011A" w:rsidRDefault="00840984"/>
        </w:tc>
        <w:tc>
          <w:tcPr>
            <w:tcW w:w="5104" w:type="dxa"/>
          </w:tcPr>
          <w:p w:rsidR="00840984" w:rsidRPr="003A011A" w:rsidRDefault="00840984"/>
        </w:tc>
        <w:tc>
          <w:tcPr>
            <w:tcW w:w="993" w:type="dxa"/>
          </w:tcPr>
          <w:p w:rsidR="00840984" w:rsidRPr="003A011A" w:rsidRDefault="00840984"/>
        </w:tc>
      </w:tr>
      <w:tr w:rsidR="00840984" w:rsidRPr="009755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0984" w:rsidRPr="0097555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значимость непрерывного экологического образования для устойчивого развития в формированиии личности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реализации непрерывного экологического образования для устойчивого развития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творческий подход при   организации учебных мероприятий по непрерывному экологическому образованию для устойчивого  развития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творческий потенциал пр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творческий подход к планированию и реализации учебного процесса по реализации непрерывного экологического  образования для устойчивого развития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саморазвития в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саморазвитию при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творческого потенциала при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организации учебного процесса по непрерывному экологическомй образованию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аспекты организации непрерывного экологическог образования для устойчивого развития</w:t>
            </w:r>
          </w:p>
        </w:tc>
      </w:tr>
      <w:tr w:rsidR="00840984" w:rsidRPr="00975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аспекты организации учебного процесса по экологическому образованию для устойчивого развития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</w:tbl>
    <w:p w:rsidR="00840984" w:rsidRDefault="00840984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7"/>
        <w:gridCol w:w="262"/>
        <w:gridCol w:w="2967"/>
        <w:gridCol w:w="959"/>
        <w:gridCol w:w="693"/>
        <w:gridCol w:w="1111"/>
        <w:gridCol w:w="1246"/>
        <w:gridCol w:w="678"/>
        <w:gridCol w:w="403"/>
        <w:gridCol w:w="968"/>
      </w:tblGrid>
      <w:tr w:rsidR="00840984" w:rsidRPr="003A01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1135" w:type="dxa"/>
          </w:tcPr>
          <w:p w:rsidR="00840984" w:rsidRPr="003A011A" w:rsidRDefault="00840984"/>
        </w:tc>
        <w:tc>
          <w:tcPr>
            <w:tcW w:w="1277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426" w:type="dxa"/>
          </w:tcPr>
          <w:p w:rsidR="00840984" w:rsidRPr="003A011A" w:rsidRDefault="0084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уроки по экологическому образованию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учебный процесс по  непрерывному экологическому образованию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учебный процесс по экологическому образованию для устойчивого развития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реализации непрерывного экологического образования для устойчивого развития</w:t>
            </w:r>
          </w:p>
        </w:tc>
      </w:tr>
      <w:tr w:rsidR="00840984" w:rsidRPr="0097555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40984" w:rsidRPr="003A01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отечественного опыта в становлении непрерывного экологического образования для устойчивого развития;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и теорию непрерывногоэкологического  образования для устойчивого развития;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культуры устойчивого развития;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интегрированное содержание непрерывного экологического образования для устойчивого развития;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педагогические технологии нгепрерывного экологического образования для устойчивого развития.</w:t>
            </w:r>
          </w:p>
        </w:tc>
      </w:tr>
      <w:tr w:rsidR="00840984" w:rsidRPr="003A01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раскрывать особенности международного и отечественного опыта становления непрерывного экологического образования для устойчивого развития;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методологию и теорию образования для устойчивого развития;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находить и систематизировать информацию об непрерывном экологическом образовании  образовании для устойчивого развития и характеризовать на её основе пути модернизации образования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  <w:tr w:rsidR="00840984" w:rsidRPr="003A01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обработки, анализа и синтеза информации об образовании для устойчивого развития для использования теоретических знаний в учебной, научно-исследовательской и практической деятельности.</w:t>
            </w:r>
          </w:p>
        </w:tc>
      </w:tr>
      <w:tr w:rsidR="00840984" w:rsidRPr="00975555">
        <w:trPr>
          <w:trHeight w:hRule="exact" w:val="277"/>
        </w:trPr>
        <w:tc>
          <w:tcPr>
            <w:tcW w:w="766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40984" w:rsidRPr="003A011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840984" w:rsidRPr="009755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Образование для устойчивого развития: международный и отечественный опыт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3A011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международных документах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международных документах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непрерывного экологического образования для устойчивого развития как глобального цивилизационного проекта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России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9755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Методология и теория непрерывного экологического образования для устойчивого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3A01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образования и воспитания в человеческой истории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Л2.3Л3.2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образования и воспитания в человеческой истории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</w:tbl>
    <w:p w:rsidR="00840984" w:rsidRDefault="00840984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4"/>
        <w:gridCol w:w="3448"/>
        <w:gridCol w:w="906"/>
        <w:gridCol w:w="668"/>
        <w:gridCol w:w="1059"/>
        <w:gridCol w:w="1275"/>
        <w:gridCol w:w="656"/>
        <w:gridCol w:w="378"/>
        <w:gridCol w:w="926"/>
      </w:tblGrid>
      <w:tr w:rsidR="00840984" w:rsidRPr="003A01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1135" w:type="dxa"/>
          </w:tcPr>
          <w:p w:rsidR="00840984" w:rsidRPr="003A011A" w:rsidRDefault="00840984"/>
        </w:tc>
        <w:tc>
          <w:tcPr>
            <w:tcW w:w="1277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426" w:type="dxa"/>
          </w:tcPr>
          <w:p w:rsidR="00840984" w:rsidRPr="003A011A" w:rsidRDefault="0084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40984" w:rsidRPr="003A01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нерперывного экологического образования для устойчивог развития в современном мире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9755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Культура устойчивого развития стратегическая цель непрерывного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культуры устойчивого развития.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культуры устойчивого развития.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Аксиологический аспект культуры устойчивого развития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Онтологические и гносеологические аспекты культуры устойчивого развитии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Праксиологический аспект культуры устойчивого развития 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9755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4. Педагогические технологии непрерывного экологического образовании для устойчивого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педагогических технологий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педагогических технологий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Учебные модули, обеспечивающие раскрытие пространственной иерархичности экологического содержания в образовании для устойчивого развития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Проекты и проектная деятельность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Л2.4Л3.2</w:t>
            </w:r>
          </w:p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3A011A">
        <w:trPr>
          <w:trHeight w:hRule="exact" w:val="277"/>
        </w:trPr>
        <w:tc>
          <w:tcPr>
            <w:tcW w:w="993" w:type="dxa"/>
          </w:tcPr>
          <w:p w:rsidR="00840984" w:rsidRPr="003A011A" w:rsidRDefault="00840984"/>
        </w:tc>
        <w:tc>
          <w:tcPr>
            <w:tcW w:w="3687" w:type="dxa"/>
          </w:tcPr>
          <w:p w:rsidR="00840984" w:rsidRPr="003A011A" w:rsidRDefault="00840984"/>
        </w:tc>
        <w:tc>
          <w:tcPr>
            <w:tcW w:w="851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1135" w:type="dxa"/>
          </w:tcPr>
          <w:p w:rsidR="00840984" w:rsidRPr="003A011A" w:rsidRDefault="00840984"/>
        </w:tc>
        <w:tc>
          <w:tcPr>
            <w:tcW w:w="1277" w:type="dxa"/>
          </w:tcPr>
          <w:p w:rsidR="00840984" w:rsidRPr="003A011A" w:rsidRDefault="00840984"/>
        </w:tc>
        <w:tc>
          <w:tcPr>
            <w:tcW w:w="710" w:type="dxa"/>
          </w:tcPr>
          <w:p w:rsidR="00840984" w:rsidRPr="003A011A" w:rsidRDefault="00840984"/>
        </w:tc>
        <w:tc>
          <w:tcPr>
            <w:tcW w:w="426" w:type="dxa"/>
          </w:tcPr>
          <w:p w:rsidR="00840984" w:rsidRPr="003A011A" w:rsidRDefault="00840984"/>
        </w:tc>
        <w:tc>
          <w:tcPr>
            <w:tcW w:w="993" w:type="dxa"/>
          </w:tcPr>
          <w:p w:rsidR="00840984" w:rsidRPr="003A011A" w:rsidRDefault="00840984"/>
        </w:tc>
      </w:tr>
      <w:tr w:rsidR="00840984" w:rsidRPr="003A011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40984" w:rsidRPr="00975555">
        <w:trPr>
          <w:trHeight w:hRule="exact" w:val="42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об «непрерывном экологическом образовании для устойчивого развития». Его значение.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Исторический контекст и предпосылки появления непрерывного  экологического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Международный опыт непрерывного экологимческого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Методология и теория непрерывного экологического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Российская концепция непрерывного экологического 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Миссия образования для устойчивого развития в работах отечествнепрерывногоенных учёных.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культуры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Аксиологический аспект культуры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Онтологический аспект культуры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Гносеологический аспект культуры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Праксиологический аспект культуры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Интегративное содержание экологического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Этапы исторического развития научного познания и его экологизации.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Специфика постнекласичности.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Экогуманистический подход в системе научного знания и способов познания.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Морфоструктурная интеграция содержания непрерывного экологического  образования для устойчивого</w:t>
            </w:r>
          </w:p>
        </w:tc>
      </w:tr>
    </w:tbl>
    <w:p w:rsidR="00840984" w:rsidRPr="00975555" w:rsidRDefault="00840984">
      <w:pPr>
        <w:rPr>
          <w:sz w:val="2"/>
          <w:szCs w:val="2"/>
          <w:lang w:val="ru-RU"/>
        </w:rPr>
      </w:pPr>
      <w:r w:rsidRPr="0097555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1831"/>
        <w:gridCol w:w="1843"/>
        <w:gridCol w:w="3168"/>
        <w:gridCol w:w="1661"/>
        <w:gridCol w:w="990"/>
      </w:tblGrid>
      <w:tr w:rsidR="00840984" w:rsidRPr="003A01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40984" w:rsidRPr="003A011A" w:rsidRDefault="00840984"/>
        </w:tc>
        <w:tc>
          <w:tcPr>
            <w:tcW w:w="1702" w:type="dxa"/>
          </w:tcPr>
          <w:p w:rsidR="00840984" w:rsidRPr="003A011A" w:rsidRDefault="0084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40984" w:rsidRPr="00975555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Функциональная интеграция содержания непрерывного экологического образования для устойчивого развития.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Модели реализации интегративного содержания: общая характеристика.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Однопредметная модель.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Многопредметная модель.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Смешанная модель.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Многообразие педагогических технологий в образовании для устойчивого развития. Общая характеристика.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Информационно-коммуникативные технологии.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Модульные технологии.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Диалоговые технологии.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Проекты и проектная деятельность.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Презентация, групповые и индивидуальные задания, проект</w:t>
            </w:r>
          </w:p>
        </w:tc>
      </w:tr>
      <w:tr w:rsidR="00840984" w:rsidRPr="00975555">
        <w:trPr>
          <w:trHeight w:hRule="exact" w:val="277"/>
        </w:trPr>
        <w:tc>
          <w:tcPr>
            <w:tcW w:w="710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40984" w:rsidRPr="003A01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0984" w:rsidRPr="003A01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Черешня О.П., Копосова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Устойчивое развитие: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840984" w:rsidRPr="003A011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Ягодин Г.А., Пуртова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Устойчивое развитие: человек и биосфера: Учеб.пособие для студентов вузов,обуч-ся по напр.022000 "Экология и природопользование":Допущено.УМО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2013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40984" w:rsidRPr="003A01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0984" w:rsidRPr="003A01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 Ю.Г.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Устойчивое развитие: эколого-политологические и социально-правовые аспекты: Аналит.обзор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Новосибирск: , 2005</w:t>
            </w:r>
          </w:p>
        </w:tc>
      </w:tr>
      <w:tr w:rsidR="00840984" w:rsidRPr="003A01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природопользование: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40984" w:rsidRPr="009755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Яковлева Е. Л., Григорьева О. В., Байбакова Е. В., Григорьева О. В., Яковлева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Познание, 2014,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=257991</w:t>
            </w:r>
          </w:p>
        </w:tc>
      </w:tr>
      <w:tr w:rsidR="00840984" w:rsidRPr="0097555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Зебзеева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пути к человеку культуры: эколого-гуманистическое образование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=434847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40984" w:rsidRPr="003A01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0984" w:rsidRPr="003A01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840984" w:rsidRPr="003A01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40984" w:rsidRPr="009755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экологического воспитания дошкольников</w:t>
            </w:r>
          </w:p>
        </w:tc>
      </w:tr>
      <w:tr w:rsidR="00840984" w:rsidRPr="009755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формы и методы экологического образования и воспитания школьников в общеобразовательных учреждениях</w:t>
            </w:r>
          </w:p>
        </w:tc>
      </w:tr>
      <w:tr w:rsidR="00840984" w:rsidRPr="009755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Скалон, Н.В. Современные аспекты экологического образования : электронное учебное пособие / Н.В. Скалон, В.А. 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- Кемерово : Кемеровский государственный университет, 2015. - 114 с. - Библиогр. в кн. -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978-5-8353-1791-2 ; То же [Электронный ресурс]. -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40984" w:rsidRPr="003A01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840984" w:rsidRPr="003A01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840984" w:rsidRPr="00975555" w:rsidRDefault="00840984">
      <w:pPr>
        <w:rPr>
          <w:sz w:val="2"/>
          <w:szCs w:val="2"/>
          <w:lang w:val="ru-RU"/>
        </w:rPr>
      </w:pPr>
      <w:r w:rsidRPr="0097555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840984" w:rsidRPr="003A01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40984" w:rsidRPr="003A011A" w:rsidRDefault="0084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A011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840984" w:rsidRPr="00975555">
        <w:trPr>
          <w:trHeight w:hRule="exact" w:val="277"/>
        </w:trPr>
        <w:tc>
          <w:tcPr>
            <w:tcW w:w="766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0984" w:rsidRPr="00975555" w:rsidRDefault="00840984">
            <w:pPr>
              <w:rPr>
                <w:lang w:val="ru-RU"/>
              </w:rPr>
            </w:pPr>
          </w:p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840984" w:rsidRPr="003A01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/>
        </w:tc>
      </w:tr>
      <w:tr w:rsidR="00840984" w:rsidRPr="00975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840984" w:rsidRPr="00975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40984" w:rsidRPr="003A01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3A011A" w:rsidRDefault="00840984">
            <w:pPr>
              <w:spacing w:after="0" w:line="240" w:lineRule="auto"/>
              <w:rPr>
                <w:sz w:val="19"/>
                <w:szCs w:val="19"/>
              </w:rPr>
            </w:pP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840984" w:rsidRPr="003A011A">
        <w:trPr>
          <w:trHeight w:hRule="exact" w:val="277"/>
        </w:trPr>
        <w:tc>
          <w:tcPr>
            <w:tcW w:w="766" w:type="dxa"/>
          </w:tcPr>
          <w:p w:rsidR="00840984" w:rsidRPr="003A011A" w:rsidRDefault="00840984"/>
        </w:tc>
        <w:tc>
          <w:tcPr>
            <w:tcW w:w="3913" w:type="dxa"/>
          </w:tcPr>
          <w:p w:rsidR="00840984" w:rsidRPr="003A011A" w:rsidRDefault="00840984"/>
        </w:tc>
        <w:tc>
          <w:tcPr>
            <w:tcW w:w="5104" w:type="dxa"/>
          </w:tcPr>
          <w:p w:rsidR="00840984" w:rsidRPr="003A011A" w:rsidRDefault="00840984"/>
        </w:tc>
        <w:tc>
          <w:tcPr>
            <w:tcW w:w="993" w:type="dxa"/>
          </w:tcPr>
          <w:p w:rsidR="00840984" w:rsidRPr="003A011A" w:rsidRDefault="00840984"/>
        </w:tc>
      </w:tr>
      <w:tr w:rsidR="00840984" w:rsidRPr="009755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40984" w:rsidRPr="00975555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Экологическое образование для устойчивого развития: традиции и инновации. Коллективная монография. Н. Новгород, 2015 г.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дициплины представлен в Приложении 2.</w:t>
            </w: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0984" w:rsidRPr="00975555" w:rsidRDefault="008409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A01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7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840984" w:rsidRPr="00975555" w:rsidRDefault="00840984">
      <w:pPr>
        <w:rPr>
          <w:lang w:val="ru-RU"/>
        </w:rPr>
      </w:pPr>
    </w:p>
    <w:sectPr w:rsidR="00840984" w:rsidRPr="00975555" w:rsidSect="00266E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266EFB"/>
    <w:rsid w:val="00364BB9"/>
    <w:rsid w:val="003A011A"/>
    <w:rsid w:val="00840984"/>
    <w:rsid w:val="00975555"/>
    <w:rsid w:val="00D31453"/>
    <w:rsid w:val="00E209E2"/>
    <w:rsid w:val="00F653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EFB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2049</Words>
  <Characters>11682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МЭП-18_plx_Непрерывное экологическое образование для устойчивого развития_</dc:title>
  <dc:subject/>
  <dc:creator>FastReport.NET</dc:creator>
  <cp:keywords/>
  <dc:description/>
  <cp:lastModifiedBy>Козлов А.В.</cp:lastModifiedBy>
  <cp:revision>2</cp:revision>
  <dcterms:created xsi:type="dcterms:W3CDTF">2019-08-27T19:31:00Z</dcterms:created>
  <dcterms:modified xsi:type="dcterms:W3CDTF">2019-08-27T19:32:00Z</dcterms:modified>
</cp:coreProperties>
</file>